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8DF89" w14:textId="1F1B6B03" w:rsidR="006B2F86" w:rsidRDefault="00507E61" w:rsidP="00E71FC3">
      <w:pPr>
        <w:pStyle w:val="NoSpacing"/>
      </w:pPr>
      <w:r>
        <w:rPr>
          <w:u w:val="single"/>
        </w:rPr>
        <w:t>Richard WESTCOTE</w:t>
      </w:r>
      <w:r>
        <w:t xml:space="preserve">    </w:t>
      </w:r>
      <w:proofErr w:type="gramStart"/>
      <w:r>
        <w:t xml:space="preserve">   (</w:t>
      </w:r>
      <w:proofErr w:type="gramEnd"/>
      <w:r>
        <w:t>d.1419)</w:t>
      </w:r>
    </w:p>
    <w:p w14:paraId="79E512E6" w14:textId="64130653" w:rsidR="00507E61" w:rsidRDefault="00507E61" w:rsidP="00E71FC3">
      <w:pPr>
        <w:pStyle w:val="NoSpacing"/>
      </w:pPr>
    </w:p>
    <w:p w14:paraId="48E69942" w14:textId="51926386" w:rsidR="00507E61" w:rsidRDefault="00507E61" w:rsidP="00E71FC3">
      <w:pPr>
        <w:pStyle w:val="NoSpacing"/>
      </w:pPr>
    </w:p>
    <w:p w14:paraId="7800F0C1" w14:textId="487BEBF1" w:rsidR="00507E61" w:rsidRDefault="00507E61" w:rsidP="00E71FC3">
      <w:pPr>
        <w:pStyle w:val="NoSpacing"/>
      </w:pPr>
      <w:r>
        <w:t>Son:   Humphrey(q.v.).</w:t>
      </w:r>
    </w:p>
    <w:p w14:paraId="55175F61" w14:textId="6D9DBFB0" w:rsidR="00507E61" w:rsidRDefault="00507E61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22-414)</w:t>
      </w:r>
    </w:p>
    <w:p w14:paraId="57CFAB8A" w14:textId="54F4AD91" w:rsidR="00507E61" w:rsidRDefault="00507E61" w:rsidP="00E71FC3">
      <w:pPr>
        <w:pStyle w:val="NoSpacing"/>
      </w:pPr>
    </w:p>
    <w:p w14:paraId="49B364BF" w14:textId="022CE1C3" w:rsidR="00507E61" w:rsidRDefault="00507E61" w:rsidP="00E71FC3">
      <w:pPr>
        <w:pStyle w:val="NoSpacing"/>
      </w:pPr>
    </w:p>
    <w:p w14:paraId="3D532C74" w14:textId="22249057" w:rsidR="00507E61" w:rsidRDefault="00507E61" w:rsidP="00E71FC3">
      <w:pPr>
        <w:pStyle w:val="NoSpacing"/>
      </w:pPr>
      <w:r>
        <w:t>29 Sep.1419</w:t>
      </w:r>
      <w:r>
        <w:tab/>
        <w:t>He died, and Humphrey was his heir.   (ibid.)</w:t>
      </w:r>
    </w:p>
    <w:p w14:paraId="6FC20F67" w14:textId="02D5CC4C" w:rsidR="00507E61" w:rsidRDefault="00507E61" w:rsidP="00E71FC3">
      <w:pPr>
        <w:pStyle w:val="NoSpacing"/>
      </w:pPr>
    </w:p>
    <w:p w14:paraId="5F0B260C" w14:textId="49BF7B2B" w:rsidR="00507E61" w:rsidRDefault="00507E61" w:rsidP="00E71FC3">
      <w:pPr>
        <w:pStyle w:val="NoSpacing"/>
      </w:pPr>
    </w:p>
    <w:p w14:paraId="51E5052D" w14:textId="7F5536DF" w:rsidR="00507E61" w:rsidRDefault="00507E61" w:rsidP="00E71FC3">
      <w:pPr>
        <w:pStyle w:val="NoSpacing"/>
      </w:pPr>
      <w:r>
        <w:t>13 October 2018</w:t>
      </w:r>
    </w:p>
    <w:p w14:paraId="0326F54A" w14:textId="77777777" w:rsidR="00507E61" w:rsidRPr="00507E61" w:rsidRDefault="00507E61" w:rsidP="00E71FC3">
      <w:pPr>
        <w:pStyle w:val="NoSpacing"/>
      </w:pPr>
      <w:bookmarkStart w:id="0" w:name="_GoBack"/>
      <w:bookmarkEnd w:id="0"/>
    </w:p>
    <w:sectPr w:rsidR="00507E61" w:rsidRPr="00507E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A4E29" w14:textId="77777777" w:rsidR="00507E61" w:rsidRDefault="00507E61" w:rsidP="00E71FC3">
      <w:pPr>
        <w:spacing w:after="0" w:line="240" w:lineRule="auto"/>
      </w:pPr>
      <w:r>
        <w:separator/>
      </w:r>
    </w:p>
  </w:endnote>
  <w:endnote w:type="continuationSeparator" w:id="0">
    <w:p w14:paraId="61F9AE83" w14:textId="77777777" w:rsidR="00507E61" w:rsidRDefault="00507E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45F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EDC9A" w14:textId="77777777" w:rsidR="00507E61" w:rsidRDefault="00507E61" w:rsidP="00E71FC3">
      <w:pPr>
        <w:spacing w:after="0" w:line="240" w:lineRule="auto"/>
      </w:pPr>
      <w:r>
        <w:separator/>
      </w:r>
    </w:p>
  </w:footnote>
  <w:footnote w:type="continuationSeparator" w:id="0">
    <w:p w14:paraId="512FB44A" w14:textId="77777777" w:rsidR="00507E61" w:rsidRDefault="00507E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E61"/>
    <w:rsid w:val="001A7C09"/>
    <w:rsid w:val="00507E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59F4A"/>
  <w15:chartTrackingRefBased/>
  <w15:docId w15:val="{2293D252-5671-4F25-80BC-93150A45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2018-10-13T20:44:00Z</dcterms:created>
  <dcterms:modified xsi:type="dcterms:W3CDTF">2018-10-13T20:46:00Z</dcterms:modified>
</cp:coreProperties>
</file>